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63E" w:rsidRPr="00A00233" w:rsidRDefault="00B4363E" w:rsidP="00A00233">
      <w:pPr>
        <w:rPr>
          <w:rFonts w:ascii="宋体"/>
          <w:sz w:val="24"/>
        </w:rPr>
      </w:pPr>
      <w:r w:rsidRPr="00A00233"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5</w:t>
      </w:r>
      <w:r w:rsidRPr="00A00233">
        <w:rPr>
          <w:rFonts w:ascii="宋体" w:hAnsi="宋体" w:hint="eastAsia"/>
          <w:sz w:val="24"/>
        </w:rPr>
        <w:t>：</w:t>
      </w:r>
    </w:p>
    <w:p w:rsidR="00B4363E" w:rsidRDefault="00B4363E" w:rsidP="00A00233">
      <w:pPr>
        <w:jc w:val="center"/>
        <w:rPr>
          <w:rFonts w:ascii="宋体"/>
          <w:b/>
          <w:sz w:val="24"/>
        </w:rPr>
      </w:pPr>
    </w:p>
    <w:p w:rsidR="00B4363E" w:rsidRPr="00807C8F" w:rsidRDefault="00B4363E" w:rsidP="00A00233">
      <w:pPr>
        <w:jc w:val="center"/>
        <w:rPr>
          <w:rFonts w:ascii="宋体"/>
          <w:b/>
          <w:sz w:val="32"/>
          <w:szCs w:val="32"/>
        </w:rPr>
      </w:pPr>
      <w:r w:rsidRPr="00807C8F">
        <w:rPr>
          <w:rFonts w:ascii="宋体" w:hAnsi="宋体" w:hint="eastAsia"/>
          <w:b/>
          <w:sz w:val="32"/>
          <w:szCs w:val="32"/>
        </w:rPr>
        <w:t>项目化课程实施</w:t>
      </w:r>
      <w:bookmarkStart w:id="0" w:name="_GoBack"/>
      <w:bookmarkEnd w:id="0"/>
      <w:r w:rsidRPr="00807C8F">
        <w:rPr>
          <w:rFonts w:ascii="宋体" w:hAnsi="宋体" w:hint="eastAsia"/>
          <w:b/>
          <w:sz w:val="32"/>
          <w:szCs w:val="32"/>
        </w:rPr>
        <w:t>验收标准</w:t>
      </w:r>
    </w:p>
    <w:p w:rsidR="00B4363E" w:rsidRPr="005B1D64" w:rsidRDefault="00B4363E" w:rsidP="00A00233">
      <w:pPr>
        <w:jc w:val="center"/>
        <w:rPr>
          <w:rFonts w:ascii="宋体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440"/>
        <w:gridCol w:w="6233"/>
        <w:gridCol w:w="21"/>
      </w:tblGrid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</w:tcPr>
          <w:p w:rsidR="00B4363E" w:rsidRPr="00CC1EC2" w:rsidRDefault="00B4363E" w:rsidP="00AE02C7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440" w:type="dxa"/>
          </w:tcPr>
          <w:p w:rsidR="00B4363E" w:rsidRPr="00CC1EC2" w:rsidRDefault="00B4363E" w:rsidP="00AE02C7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验收项目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参考标准或需要提交的材料</w:t>
            </w:r>
          </w:p>
        </w:tc>
      </w:tr>
      <w:tr w:rsidR="00B4363E" w:rsidRPr="00CC1EC2" w:rsidTr="00291F19">
        <w:trPr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整体设计</w:t>
            </w:r>
          </w:p>
        </w:tc>
        <w:tc>
          <w:tcPr>
            <w:tcW w:w="6254" w:type="dxa"/>
            <w:gridSpan w:val="2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提交与上课班级密切结合（课程信息、学时、班级）的实施性整体改革方案；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方案格式符合学院规定的格式要求；</w:t>
            </w:r>
          </w:p>
        </w:tc>
      </w:tr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单元</w:t>
            </w:r>
            <w:r w:rsidRPr="00067137">
              <w:rPr>
                <w:rFonts w:ascii="宋体" w:hAnsi="宋体" w:cs="宋体" w:hint="eastAsia"/>
                <w:color w:val="292929"/>
                <w:kern w:val="0"/>
                <w:sz w:val="24"/>
              </w:rPr>
              <w:t>教学设计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提交与实施整体改革方案配套的所有</w:t>
            </w:r>
            <w:r>
              <w:rPr>
                <w:rFonts w:ascii="宋体" w:hAnsi="宋体" w:hint="eastAsia"/>
                <w:sz w:val="24"/>
              </w:rPr>
              <w:t>项目单元</w:t>
            </w:r>
            <w:r w:rsidRPr="00067137">
              <w:rPr>
                <w:rFonts w:ascii="宋体" w:hAnsi="宋体" w:cs="宋体" w:hint="eastAsia"/>
                <w:color w:val="292929"/>
                <w:kern w:val="0"/>
                <w:sz w:val="24"/>
              </w:rPr>
              <w:t>教学设计</w:t>
            </w:r>
            <w:r>
              <w:rPr>
                <w:rFonts w:ascii="宋体" w:hAnsi="宋体" w:hint="eastAsia"/>
                <w:sz w:val="24"/>
              </w:rPr>
              <w:t>实施</w:t>
            </w:r>
            <w:r w:rsidRPr="00CC1EC2">
              <w:rPr>
                <w:rFonts w:ascii="宋体" w:hAnsi="宋体" w:hint="eastAsia"/>
                <w:sz w:val="24"/>
              </w:rPr>
              <w:t>方案，其中进程与校历相符合；要有过程实施课件、或教学过程实施细则（相当于原称的教案）、点评课件、理论讲解课件等。</w:t>
            </w:r>
          </w:p>
        </w:tc>
      </w:tr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学生作品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以教学单元为最小计量单位，分别提交学生各教学单元的成果（与整体方案设计的可展示成果相对应）；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成果可以是学生的项目报告、产品、照片；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同时，在成果中</w:t>
            </w:r>
            <w:smartTag w:uri="urn:schemas-microsoft-com:office:smarttags" w:element="PersonName">
              <w:r w:rsidRPr="00CC1EC2">
                <w:rPr>
                  <w:rFonts w:ascii="宋体" w:hAnsi="宋体" w:hint="eastAsia"/>
                  <w:sz w:val="24"/>
                </w:rPr>
                <w:t>应体现</w:t>
              </w:r>
            </w:smartTag>
            <w:r w:rsidRPr="00CC1EC2">
              <w:rPr>
                <w:rFonts w:ascii="宋体" w:hAnsi="宋体" w:hint="eastAsia"/>
                <w:sz w:val="24"/>
              </w:rPr>
              <w:t>老师的评价或评语及学生的体会。</w:t>
            </w:r>
          </w:p>
        </w:tc>
      </w:tr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学生项目</w:t>
            </w:r>
          </w:p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评价标准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原始的项目完成情况考核评分、评价表；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项目实施过程的跟踪记录表；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各种能力形成测评表；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成绩评定表及汇总表；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也可以考虑过程跟踪的录像、照片。</w:t>
            </w:r>
          </w:p>
        </w:tc>
      </w:tr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实施总结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提交项目化教学实施前与学生签定协议书或任务单；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学生的阶段总结及项目完成后的汇总性总结（体会）；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老师的项目化教学实施总结（过程与作法、能力分析、成绩分析、对未来项目化教学改进的思考）；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如果实施成功，建议提供总结性论文或教学成果。</w:t>
            </w:r>
          </w:p>
        </w:tc>
      </w:tr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课程有关素材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内容包括除整体设计方案、</w:t>
            </w:r>
            <w:r>
              <w:rPr>
                <w:rFonts w:ascii="宋体" w:hAnsi="宋体" w:hint="eastAsia"/>
                <w:sz w:val="24"/>
              </w:rPr>
              <w:t>单元</w:t>
            </w:r>
            <w:r w:rsidRPr="00067137">
              <w:rPr>
                <w:rFonts w:ascii="宋体" w:hAnsi="宋体" w:cs="宋体" w:hint="eastAsia"/>
                <w:color w:val="292929"/>
                <w:kern w:val="0"/>
                <w:sz w:val="24"/>
              </w:rPr>
              <w:t>教学设计</w:t>
            </w:r>
            <w:r w:rsidRPr="00CC1EC2">
              <w:rPr>
                <w:rFonts w:ascii="宋体" w:hAnsi="宋体" w:hint="eastAsia"/>
                <w:sz w:val="24"/>
              </w:rPr>
              <w:t>、教材以外的种类材料；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各种素材及其汇编；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网络素材（提供网站地址）；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案例素材；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图片素材；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项目点评素材；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实训素材（场地、设备等）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参考资料；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参考标准。</w:t>
            </w:r>
          </w:p>
        </w:tc>
      </w:tr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其他材料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是由学生在项目完成过程中，由学生自发性查阅的各种材料的汇总（如果内容多，可以列出清单）；</w:t>
            </w:r>
          </w:p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学生创新性思考或运作时所用的一切材料</w:t>
            </w:r>
          </w:p>
        </w:tc>
      </w:tr>
      <w:tr w:rsidR="00B4363E" w:rsidRPr="00CC1EC2" w:rsidTr="00291F19">
        <w:trPr>
          <w:gridAfter w:val="1"/>
          <w:wAfter w:w="21" w:type="dxa"/>
          <w:jc w:val="center"/>
        </w:trPr>
        <w:tc>
          <w:tcPr>
            <w:tcW w:w="828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B4363E" w:rsidRPr="00CC1EC2" w:rsidRDefault="00B4363E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</w:t>
            </w:r>
            <w:r w:rsidRPr="00CC1EC2">
              <w:rPr>
                <w:rFonts w:ascii="宋体" w:hAnsi="宋体" w:hint="eastAsia"/>
                <w:sz w:val="24"/>
              </w:rPr>
              <w:t>总材料</w:t>
            </w:r>
          </w:p>
        </w:tc>
        <w:tc>
          <w:tcPr>
            <w:tcW w:w="6233" w:type="dxa"/>
          </w:tcPr>
          <w:p w:rsidR="00B4363E" w:rsidRPr="00CC1EC2" w:rsidRDefault="00B4363E" w:rsidP="00AE02C7">
            <w:pPr>
              <w:ind w:firstLineChars="200" w:firstLine="480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以上所有材料应汇编成完整材料，并有目录、说明、附件</w:t>
            </w:r>
            <w:r>
              <w:rPr>
                <w:rFonts w:ascii="宋体" w:hAnsi="宋体" w:hint="eastAsia"/>
                <w:sz w:val="24"/>
              </w:rPr>
              <w:t>等。</w:t>
            </w:r>
          </w:p>
        </w:tc>
      </w:tr>
    </w:tbl>
    <w:p w:rsidR="00B4363E" w:rsidRPr="00A00233" w:rsidRDefault="00B4363E"/>
    <w:sectPr w:rsidR="00B4363E" w:rsidRPr="00A00233" w:rsidSect="00C9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63E" w:rsidRDefault="00B4363E" w:rsidP="00B628AB">
      <w:r>
        <w:separator/>
      </w:r>
    </w:p>
  </w:endnote>
  <w:endnote w:type="continuationSeparator" w:id="0">
    <w:p w:rsidR="00B4363E" w:rsidRDefault="00B4363E" w:rsidP="00B62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63E" w:rsidRDefault="00B4363E" w:rsidP="00B628AB">
      <w:r>
        <w:separator/>
      </w:r>
    </w:p>
  </w:footnote>
  <w:footnote w:type="continuationSeparator" w:id="0">
    <w:p w:rsidR="00B4363E" w:rsidRDefault="00B4363E" w:rsidP="00B628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852"/>
    <w:rsid w:val="00067137"/>
    <w:rsid w:val="00082604"/>
    <w:rsid w:val="00094826"/>
    <w:rsid w:val="00160B91"/>
    <w:rsid w:val="0016490E"/>
    <w:rsid w:val="00195CA1"/>
    <w:rsid w:val="00254C24"/>
    <w:rsid w:val="00260D07"/>
    <w:rsid w:val="00270852"/>
    <w:rsid w:val="00291F19"/>
    <w:rsid w:val="003C1E0E"/>
    <w:rsid w:val="00455D29"/>
    <w:rsid w:val="004D1B9C"/>
    <w:rsid w:val="00542A00"/>
    <w:rsid w:val="005B1D64"/>
    <w:rsid w:val="006F42B8"/>
    <w:rsid w:val="007456C0"/>
    <w:rsid w:val="00764B06"/>
    <w:rsid w:val="00807C8F"/>
    <w:rsid w:val="00A00233"/>
    <w:rsid w:val="00AE02C7"/>
    <w:rsid w:val="00B4363E"/>
    <w:rsid w:val="00B628AB"/>
    <w:rsid w:val="00B76636"/>
    <w:rsid w:val="00C42D3D"/>
    <w:rsid w:val="00C60FAD"/>
    <w:rsid w:val="00C9249B"/>
    <w:rsid w:val="00CC1EC2"/>
    <w:rsid w:val="00E0044F"/>
    <w:rsid w:val="00F41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A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8A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628A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628A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107</Words>
  <Characters>616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11</cp:revision>
  <dcterms:created xsi:type="dcterms:W3CDTF">2014-12-03T01:11:00Z</dcterms:created>
  <dcterms:modified xsi:type="dcterms:W3CDTF">2015-10-13T07:59:00Z</dcterms:modified>
</cp:coreProperties>
</file>